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1F" w:rsidRDefault="009C4B1F" w:rsidP="009C4B1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房屋拆迁安置协议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9C4B1F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9C4B1F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C4B1F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Pr="00A62992" w:rsidRDefault="009C4B1F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Pr="00A62992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62992"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C4B1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财产凭证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Pr="00A62992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C4B1F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协议书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C4B1F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6E6F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9C4B1F" w:rsidRDefault="009C4B1F" w:rsidP="00B06149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9C4B1F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9C4B1F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9C4B1F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9C4B1F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B1F" w:rsidRDefault="009C4B1F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C4B1F" w:rsidRDefault="009C4B1F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9C4B1F" w:rsidRDefault="009C4B1F" w:rsidP="00484066">
      <w:pPr>
        <w:rPr>
          <w:rFonts w:cs="Times New Roman"/>
        </w:rPr>
      </w:pPr>
    </w:p>
    <w:p w:rsidR="009C4B1F" w:rsidRPr="00645F7F" w:rsidRDefault="009C4B1F" w:rsidP="00484066">
      <w:pPr>
        <w:rPr>
          <w:rFonts w:cs="Times New Roman"/>
        </w:rPr>
      </w:pPr>
    </w:p>
    <w:p w:rsidR="009C4B1F" w:rsidRPr="00484066" w:rsidRDefault="009C4B1F">
      <w:pPr>
        <w:rPr>
          <w:rFonts w:cs="Times New Roman"/>
        </w:rPr>
      </w:pPr>
    </w:p>
    <w:sectPr w:rsidR="009C4B1F" w:rsidRPr="0048406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B1F" w:rsidRDefault="009C4B1F" w:rsidP="0048406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C4B1F" w:rsidRDefault="009C4B1F" w:rsidP="0048406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B1F" w:rsidRDefault="009C4B1F" w:rsidP="0048406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C4B1F" w:rsidRDefault="009C4B1F" w:rsidP="0048406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013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61A"/>
    <w:rsid w:val="0019272E"/>
    <w:rsid w:val="00192825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27EE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1262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066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16702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5F7F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6F24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02F4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3909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4B1F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2992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06149"/>
    <w:rsid w:val="00B12732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49A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328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6067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6013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06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406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406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8406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40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100</Words>
  <Characters>571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2018-07-21T12:04:00Z</dcterms:created>
  <dcterms:modified xsi:type="dcterms:W3CDTF">2018-08-04T08:25:00Z</dcterms:modified>
</cp:coreProperties>
</file>